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50F89" w14:textId="6B075C35" w:rsidR="0059242F" w:rsidRPr="003705BA" w:rsidRDefault="0059242F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SP-230110</w:t>
      </w:r>
    </w:p>
    <w:p w14:paraId="5911DB80" w14:textId="67BC8727" w:rsidR="0059242F" w:rsidRPr="003705BA" w:rsidRDefault="0059242F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59242F">
        <w:rPr>
          <w:rFonts w:ascii="Arial" w:hAnsi="Arial" w:cs="Arial"/>
          <w:b/>
          <w:bCs/>
          <w:sz w:val="20"/>
          <w:szCs w:val="20"/>
        </w:rPr>
        <w:tab/>
        <w:t>(Revision of SP-221345)</w:t>
      </w:r>
    </w:p>
    <w:p w14:paraId="198094A1" w14:textId="77777777" w:rsidR="0059242F" w:rsidRPr="0059242F" w:rsidRDefault="0059242F" w:rsidP="0059242F">
      <w:pPr>
        <w:rPr>
          <w:sz w:val="24"/>
          <w:szCs w:val="24"/>
        </w:rPr>
      </w:pPr>
    </w:p>
    <w:p w14:paraId="0063715B" w14:textId="1F00ED98" w:rsidR="0059242F" w:rsidRPr="0059242F" w:rsidRDefault="0059242F" w:rsidP="005924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9242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9242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020067CF" w14:textId="4D36BABF" w:rsidR="0059242F" w:rsidRPr="0059242F" w:rsidRDefault="0059242F" w:rsidP="005924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9242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9242F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update for 5GSATB</w:t>
      </w:r>
    </w:p>
    <w:p w14:paraId="649B2912" w14:textId="77777777" w:rsidR="0059242F" w:rsidRPr="0059242F" w:rsidRDefault="0059242F" w:rsidP="005924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9242F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9242F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1EAA86" w14:textId="77777777" w:rsidR="0059242F" w:rsidRPr="0059242F" w:rsidRDefault="0059242F" w:rsidP="003705BA">
      <w:pPr>
        <w:rPr>
          <w:sz w:val="24"/>
          <w:szCs w:val="24"/>
        </w:rPr>
      </w:pPr>
    </w:p>
    <w:p w14:paraId="0C89F6D9" w14:textId="3C80952C" w:rsidR="0062600D" w:rsidRPr="005A2220" w:rsidRDefault="0062600D" w:rsidP="0059242F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5A2220">
        <w:rPr>
          <w:sz w:val="20"/>
        </w:rPr>
        <w:t>3GPP WG-SA2 Meeting #15</w:t>
      </w:r>
      <w:r>
        <w:rPr>
          <w:sz w:val="20"/>
        </w:rPr>
        <w:t>5</w:t>
      </w:r>
      <w:r w:rsidRPr="005A2220">
        <w:rPr>
          <w:sz w:val="20"/>
        </w:rPr>
        <w:t xml:space="preserve"> </w:t>
      </w:r>
      <w:r w:rsidRPr="005A2220">
        <w:rPr>
          <w:sz w:val="20"/>
        </w:rPr>
        <w:tab/>
        <w:t>S2-2</w:t>
      </w:r>
      <w:r>
        <w:rPr>
          <w:sz w:val="20"/>
        </w:rPr>
        <w:t>303822</w:t>
      </w:r>
    </w:p>
    <w:p w14:paraId="23CF9C4E" w14:textId="38241208" w:rsidR="0062600D" w:rsidRPr="005A2220" w:rsidRDefault="0062600D" w:rsidP="0062600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2600D">
        <w:rPr>
          <w:sz w:val="20"/>
        </w:rPr>
        <w:t>Athens, Greece, February 20 - 24,  2023</w:t>
      </w:r>
      <w:r w:rsidRPr="005A2220">
        <w:rPr>
          <w:sz w:val="20"/>
        </w:rPr>
        <w:tab/>
      </w:r>
      <w:r w:rsidRPr="005A2220">
        <w:rPr>
          <w:rFonts w:eastAsia="Batang" w:cs="Arial"/>
          <w:color w:val="FFFFFF" w:themeColor="background1"/>
          <w:sz w:val="20"/>
          <w:lang w:eastAsia="zh-CN"/>
        </w:rPr>
        <w:t xml:space="preserve">(revisio     n </w:t>
      </w:r>
    </w:p>
    <w:p w14:paraId="6EAC1C06" w14:textId="77777777" w:rsidR="0062600D" w:rsidRPr="005A2220" w:rsidRDefault="0062600D" w:rsidP="0062600D">
      <w:pPr>
        <w:pStyle w:val="Header"/>
        <w:tabs>
          <w:tab w:val="right" w:pos="9638"/>
        </w:tabs>
        <w:rPr>
          <w:sz w:val="20"/>
        </w:rPr>
      </w:pPr>
    </w:p>
    <w:p w14:paraId="5BBBFB27" w14:textId="77777777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China Mobile, vivo</w:t>
      </w:r>
    </w:p>
    <w:p w14:paraId="559EF370" w14:textId="171E4780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5A2220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59242F">
        <w:rPr>
          <w:rFonts w:ascii="Arial" w:eastAsia="Batang" w:hAnsi="Arial" w:cs="Arial"/>
          <w:b/>
          <w:sz w:val="20"/>
          <w:szCs w:val="20"/>
          <w:lang w:eastAsia="zh-CN"/>
        </w:rPr>
        <w:t>WID update for 5GSATB</w:t>
      </w:r>
    </w:p>
    <w:p w14:paraId="4DEDFB95" w14:textId="77777777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3DD9728C" w14:textId="77777777" w:rsidR="0062600D" w:rsidRPr="005A2220" w:rsidRDefault="0062600D" w:rsidP="006260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5A2220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35C6C8F3" w14:textId="5C471F4E" w:rsidR="0062600D" w:rsidRDefault="0062600D" w:rsidP="006260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3AB929D" w14:textId="7FA9B118" w:rsidR="008A76FD" w:rsidRPr="005152D7" w:rsidRDefault="0059242F" w:rsidP="006C2E80">
      <w:pPr>
        <w:pStyle w:val="Heading8"/>
        <w:jc w:val="center"/>
      </w:pPr>
      <w:r>
        <w:br/>
      </w:r>
      <w:r w:rsidR="001C5C86"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7342C98C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5A2220">
        <w:tab/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5A2220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5A2220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98786FC" w:rsidR="006C2E80" w:rsidRPr="00746340" w:rsidRDefault="00B078D6" w:rsidP="005A2220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5A2220">
        <w:rPr>
          <w:lang w:val="en-US"/>
        </w:rPr>
        <w:t>980020</w:t>
      </w:r>
    </w:p>
    <w:p w14:paraId="20AE909D" w14:textId="02C9BE9F" w:rsidR="00B078D6" w:rsidRPr="00746340" w:rsidRDefault="00B078D6" w:rsidP="005A2220">
      <w:pPr>
        <w:pStyle w:val="Guidance"/>
        <w:tabs>
          <w:tab w:val="left" w:pos="4536"/>
        </w:tabs>
        <w:rPr>
          <w:lang w:val="en-US"/>
        </w:rPr>
      </w:pPr>
    </w:p>
    <w:p w14:paraId="63EE9719" w14:textId="0FBA48C2" w:rsidR="003F7142" w:rsidRPr="005152D7" w:rsidRDefault="003F7142" w:rsidP="005A2220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E6E5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E6E5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2BBBBD84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E6E5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6528BD0D" w:rsidR="007B5B8E" w:rsidRPr="005152D7" w:rsidRDefault="00876BA3" w:rsidP="007B5B8E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78CA32F3" w14:textId="15A5B7D6" w:rsidR="007B5B8E" w:rsidRPr="005152D7" w:rsidRDefault="006B0AA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27D16241" w:rsidR="007B5B8E" w:rsidRPr="005152D7" w:rsidRDefault="00876BA3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7B5B8E" w:rsidRPr="005152D7" w14:paraId="3109D7AF" w14:textId="77777777" w:rsidTr="000E6E5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368D48A5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009679F5" w:rsidR="007B5B8E" w:rsidRPr="005152D7" w:rsidRDefault="007B5B8E" w:rsidP="007B5B8E">
            <w:pPr>
              <w:pStyle w:val="TAC"/>
            </w:pP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0E6E5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0E6E5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0E6E5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0E6E5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0E6E57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0E6E57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0E6E57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85"/>
      </w:tblGrid>
      <w:tr w:rsidR="000F4430" w:rsidRPr="005152D7" w14:paraId="02A899B4" w14:textId="77777777" w:rsidTr="000E6E57">
        <w:trPr>
          <w:cantSplit/>
          <w:jc w:val="center"/>
        </w:trPr>
        <w:tc>
          <w:tcPr>
            <w:tcW w:w="9512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0E6E5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085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0E6E57">
        <w:trPr>
          <w:cantSplit/>
          <w:jc w:val="center"/>
        </w:trPr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085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0E6E57">
        <w:trPr>
          <w:cantSplit/>
          <w:jc w:val="center"/>
        </w:trPr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085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0E6E57">
        <w:trPr>
          <w:cantSplit/>
          <w:jc w:val="center"/>
        </w:trPr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085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0E6E57">
        <w:trPr>
          <w:cantSplit/>
          <w:jc w:val="center"/>
        </w:trPr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085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0E6E57">
        <w:trPr>
          <w:cantSplit/>
          <w:jc w:val="center"/>
        </w:trPr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085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0E6E57">
        <w:trPr>
          <w:cantSplit/>
          <w:jc w:val="center"/>
        </w:trPr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085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0E6E57">
        <w:trPr>
          <w:cantSplit/>
          <w:jc w:val="center"/>
        </w:trPr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085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24F57061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FE6BF8" w:rsidRPr="00B47929">
        <w:t>1</w:t>
      </w:r>
      <w:r w:rsidR="00FE6BF8">
        <w:t>0</w:t>
      </w:r>
      <w:r w:rsidR="00FE6BF8" w:rsidRPr="00B47929">
        <w:t xml:space="preserve">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lastRenderedPageBreak/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0E6E57">
      <w:pPr>
        <w:pStyle w:val="tah0"/>
        <w:numPr>
          <w:ilvl w:val="0"/>
          <w:numId w:val="17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0E6E5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0E6E5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0E6E57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0E6E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69A" w14:textId="4BE9D58A" w:rsidR="0062600D" w:rsidRDefault="0062600D" w:rsidP="0062600D">
            <w:pPr>
              <w:pStyle w:val="TAL"/>
            </w:pPr>
            <w:r>
              <w:t>TSG#100</w:t>
            </w:r>
          </w:p>
          <w:p w14:paraId="575BE8DA" w14:textId="37DEC7E4" w:rsidR="00233311" w:rsidRPr="006C2E80" w:rsidRDefault="0062600D" w:rsidP="0062600D">
            <w:pPr>
              <w:pStyle w:val="TAL"/>
            </w:pPr>
            <w:r>
              <w:t>(</w:t>
            </w:r>
            <w:r w:rsidRPr="0062600D">
              <w:t>June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BDC" w14:textId="77777777" w:rsidR="0062600D" w:rsidRDefault="0062600D" w:rsidP="0062600D">
            <w:pPr>
              <w:pStyle w:val="TAL"/>
            </w:pPr>
            <w:r>
              <w:t>TSG#100</w:t>
            </w:r>
          </w:p>
          <w:p w14:paraId="14B8E3CB" w14:textId="7E00E961" w:rsidR="00233311" w:rsidRDefault="0062600D" w:rsidP="0062600D">
            <w:pPr>
              <w:pStyle w:val="TAL"/>
            </w:pPr>
            <w:r>
              <w:t>(</w:t>
            </w:r>
            <w:r w:rsidRPr="0062600D">
              <w:t>June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32DE" w14:textId="77777777" w:rsidR="0062600D" w:rsidRDefault="0062600D" w:rsidP="0062600D">
            <w:pPr>
              <w:pStyle w:val="TAL"/>
            </w:pPr>
            <w:r>
              <w:t>TSG#100</w:t>
            </w:r>
          </w:p>
          <w:p w14:paraId="397A3C03" w14:textId="7CDA0F3D" w:rsidR="00233311" w:rsidRDefault="0062600D" w:rsidP="0062600D">
            <w:pPr>
              <w:pStyle w:val="TAL"/>
            </w:pPr>
            <w:r>
              <w:t>(</w:t>
            </w:r>
            <w:r w:rsidRPr="0062600D">
              <w:t>June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0E6E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97E3" w14:textId="77777777" w:rsidR="0062600D" w:rsidRDefault="0062600D" w:rsidP="0062600D">
            <w:pPr>
              <w:pStyle w:val="TAL"/>
            </w:pPr>
            <w:r>
              <w:t>TSG#100</w:t>
            </w:r>
          </w:p>
          <w:p w14:paraId="431D7241" w14:textId="70DABBB3" w:rsidR="00233311" w:rsidRDefault="0062600D" w:rsidP="0062600D">
            <w:pPr>
              <w:pStyle w:val="TAL"/>
            </w:pPr>
            <w:r>
              <w:t>(</w:t>
            </w:r>
            <w:r w:rsidRPr="0062600D">
              <w:t>June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2B12E22C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Hyperlink"/>
          </w:rPr>
          <w:t>liaihua@chinamobile.com</w:t>
        </w:r>
      </w:hyperlink>
      <w:r w:rsidR="005B10AC">
        <w:rPr>
          <w:lang w:val="it-IT"/>
        </w:rPr>
        <w:t>, Primary Rapporteur</w:t>
      </w:r>
      <w:r w:rsidR="00FE6BF8">
        <w:rPr>
          <w:lang w:val="it-IT"/>
        </w:rPr>
        <w:t xml:space="preserve">, </w:t>
      </w:r>
      <w:r w:rsidR="00FE6BF8">
        <w:t xml:space="preserve">responsible for objective </w:t>
      </w:r>
      <w:r w:rsidR="00FE6BF8" w:rsidRPr="00E12A60">
        <w:t>#2, #4, #</w:t>
      </w:r>
      <w:r w:rsidR="00FE6BF8">
        <w:t>7</w:t>
      </w:r>
      <w:r w:rsidR="00FE6BF8" w:rsidRPr="00E12A60">
        <w:t>, #</w:t>
      </w:r>
      <w:r w:rsidR="00FE6BF8">
        <w:t>8</w:t>
      </w:r>
      <w:r w:rsidR="00FE6BF8" w:rsidRPr="00E12A60">
        <w:t>, #</w:t>
      </w:r>
      <w:r w:rsidR="00FE6BF8">
        <w:t>10</w:t>
      </w:r>
    </w:p>
    <w:p w14:paraId="7AEE463B" w14:textId="3EB49388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Hyperlink"/>
          <w:iCs/>
          <w:lang w:val="de-DE"/>
        </w:rPr>
        <w:t>xiaobo.wu@vivo.com</w:t>
      </w:r>
      <w:r w:rsidR="005B10AC">
        <w:t>, Secondary Rapporteur</w:t>
      </w:r>
      <w:r w:rsidR="00FE6BF8">
        <w:t>, responsible for objective #1, #3, #5</w:t>
      </w:r>
      <w:r w:rsidR="00FE6BF8" w:rsidRPr="00E12A60">
        <w:t>, #</w:t>
      </w:r>
      <w:r w:rsidR="00FE6BF8">
        <w:t>6</w:t>
      </w:r>
      <w:r w:rsidR="00FE6BF8" w:rsidRPr="00E12A60">
        <w:t>, #</w:t>
      </w:r>
      <w:r w:rsidR="00FE6BF8">
        <w:t>9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7DC22533" w14:textId="773AF451" w:rsidR="000014DE" w:rsidRPr="005A29B9" w:rsidRDefault="00233311" w:rsidP="00685ED7">
      <w:pPr>
        <w:spacing w:after="120"/>
      </w:pPr>
      <w:r w:rsidRPr="00331640">
        <w:t>Coordination with SA3</w:t>
      </w:r>
      <w:r w:rsidR="00366F1A">
        <w:t xml:space="preserve"> </w:t>
      </w:r>
      <w:r w:rsidRPr="00331640">
        <w:t xml:space="preserve">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0E6E5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0E6E57">
        <w:trPr>
          <w:cantSplit/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0E6E57">
        <w:trPr>
          <w:cantSplit/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0E6E57">
        <w:trPr>
          <w:cantSplit/>
          <w:jc w:val="center"/>
        </w:trPr>
        <w:tc>
          <w:tcPr>
            <w:tcW w:w="3325" w:type="dxa"/>
          </w:tcPr>
          <w:p w14:paraId="1D4C7517" w14:textId="58C91538" w:rsidR="00123FBE" w:rsidRPr="00365A26" w:rsidRDefault="00123FBE" w:rsidP="008970B6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123FBE" w:rsidRPr="005152D7" w14:paraId="292F11E3" w14:textId="77777777" w:rsidTr="000E6E57">
        <w:trPr>
          <w:cantSplit/>
          <w:jc w:val="center"/>
        </w:trPr>
        <w:tc>
          <w:tcPr>
            <w:tcW w:w="3325" w:type="dxa"/>
          </w:tcPr>
          <w:p w14:paraId="553D3BE1" w14:textId="3E9E44F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123FBE" w:rsidRPr="005152D7" w14:paraId="331ED1D2" w14:textId="77777777" w:rsidTr="000E6E57">
        <w:trPr>
          <w:cantSplit/>
          <w:jc w:val="center"/>
        </w:trPr>
        <w:tc>
          <w:tcPr>
            <w:tcW w:w="3325" w:type="dxa"/>
          </w:tcPr>
          <w:p w14:paraId="0DCE0191" w14:textId="4435383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123FBE" w:rsidRPr="005152D7" w14:paraId="6091A9C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25CA8B2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123FBE" w:rsidRPr="005152D7" w14:paraId="2E7FBA61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40A8ACE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123FBE" w:rsidRPr="005152D7" w14:paraId="185E5CCE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E95111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123FBE" w:rsidRPr="005152D7" w14:paraId="61B213B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29055E06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123FBE" w:rsidRPr="005152D7" w14:paraId="36BAF48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4AA9045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123FBE" w:rsidRPr="005152D7" w14:paraId="6846DCB9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4654690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123FBE" w:rsidRPr="005152D7" w14:paraId="54EBA72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37EBC1F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123FBE" w:rsidRPr="005152D7" w14:paraId="0BB9CAD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6649407A" w:rsidR="00123FBE" w:rsidRPr="005152D7" w:rsidRDefault="00123FBE" w:rsidP="007230D2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123FBE" w:rsidRPr="005152D7" w14:paraId="51B8D18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675A44B8" w:rsidR="00123FBE" w:rsidRPr="005152D7" w:rsidRDefault="00123FBE" w:rsidP="00B24A1A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123FBE" w:rsidRPr="005152D7" w14:paraId="03816DAD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0DB972B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123FBE" w:rsidRPr="005152D7" w14:paraId="522A572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10D73C8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</w:p>
        </w:tc>
      </w:tr>
      <w:tr w:rsidR="00123FBE" w:rsidRPr="005152D7" w14:paraId="569BA43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6EFA9A8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123FBE" w:rsidRPr="005152D7" w14:paraId="79E3EB6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2C7A61ED" w:rsidR="00123FBE" w:rsidRPr="005152D7" w:rsidRDefault="00123FBE" w:rsidP="00671898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123FBE" w:rsidRPr="005152D7" w14:paraId="16A895EC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4CB3820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123FBE" w:rsidRPr="005152D7" w14:paraId="0CED0B12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CC4EBE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123FBE" w:rsidRPr="005152D7" w14:paraId="185BD5B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3A37843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123FBE" w:rsidRPr="005152D7" w14:paraId="4AF840C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686D7B1C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123FBE" w:rsidRPr="005152D7" w14:paraId="29465920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2646897D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123FBE" w:rsidRPr="005152D7" w14:paraId="4BA093CD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7A0C5F4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123FBE" w:rsidRPr="005152D7" w14:paraId="1A29D09B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2D9D76A" w14:textId="3018D5D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123FBE" w:rsidRPr="005152D7" w14:paraId="68511C9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1348EA4" w14:textId="0F3ACBA4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</w:p>
        </w:tc>
      </w:tr>
      <w:tr w:rsidR="00123FBE" w:rsidRPr="005152D7" w14:paraId="6D36362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C2C618" w14:textId="545C9F8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123FBE" w:rsidRPr="005152D7" w14:paraId="40D2D209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C828D2" w14:textId="4B18C008" w:rsidR="00123FBE" w:rsidRPr="00131A40" w:rsidRDefault="00123FBE" w:rsidP="00366F1A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123FBE" w:rsidRPr="005152D7" w14:paraId="4456819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D083A0" w14:textId="2FC26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123FBE" w:rsidRPr="005152D7" w14:paraId="0303AEA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B6706C" w14:textId="1723DD1C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123FBE" w:rsidRPr="005152D7" w14:paraId="075564FF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F50518D" w14:textId="7DEE2190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123FBE" w:rsidRPr="005152D7" w14:paraId="73D29437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2103BC9" w14:textId="59A2202A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123FBE" w:rsidRPr="005152D7" w14:paraId="68B143D3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08CE81B" w14:textId="6678E136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123FBE" w:rsidRPr="005152D7" w14:paraId="25EC41B8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83E4C5" w14:textId="23BB7FAE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123FBE" w:rsidRPr="005152D7" w14:paraId="27637264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A1F5E6" w14:textId="0F8BCB1A" w:rsidR="00123FBE" w:rsidRPr="00131A40" w:rsidRDefault="00123FBE" w:rsidP="00671898">
            <w:r>
              <w:rPr>
                <w:rFonts w:eastAsia="Malgun Gothic"/>
                <w:lang w:val="fr-FR" w:eastAsia="ko-KR"/>
              </w:rPr>
              <w:t>Inspur</w:t>
            </w:r>
          </w:p>
        </w:tc>
      </w:tr>
      <w:tr w:rsidR="00123FBE" w:rsidRPr="005152D7" w14:paraId="78782E3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D28274B" w14:textId="79A887EB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123FBE" w:rsidRPr="005152D7" w14:paraId="4A911132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9259F0" w14:textId="3E15106E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</w:p>
        </w:tc>
      </w:tr>
      <w:tr w:rsidR="00123FBE" w:rsidRPr="005152D7" w14:paraId="4CA095C4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D902B" w14:textId="4F04452E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123FBE" w:rsidRPr="005152D7" w14:paraId="0E1BEDC1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r w:rsidRPr="001D538A">
              <w:t>MATRIXX Software</w:t>
            </w:r>
          </w:p>
        </w:tc>
      </w:tr>
      <w:tr w:rsidR="00412A2D" w:rsidRPr="005152D7" w14:paraId="3ABD79FA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6385910" w14:textId="0A92291B" w:rsidR="00412A2D" w:rsidRPr="001D538A" w:rsidRDefault="00412A2D" w:rsidP="00123FBE">
            <w:r w:rsidRPr="00412A2D">
              <w:t>Futurewei</w:t>
            </w:r>
          </w:p>
        </w:tc>
      </w:tr>
      <w:tr w:rsidR="00C529AA" w:rsidRPr="005152D7" w14:paraId="1F834626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5C35A8" w14:textId="7050A065" w:rsidR="00C529AA" w:rsidRPr="00412A2D" w:rsidRDefault="00C529AA" w:rsidP="00123FBE">
            <w:r w:rsidRPr="00C529AA">
              <w:t>Qualcomm Incorporated</w:t>
            </w:r>
          </w:p>
        </w:tc>
      </w:tr>
      <w:tr w:rsidR="005F7F18" w:rsidRPr="005152D7" w14:paraId="278BCF05" w14:textId="77777777" w:rsidTr="000E6E5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C34DC8" w14:textId="0ACF4D23" w:rsidR="005F7F18" w:rsidRPr="00C529AA" w:rsidRDefault="005F7F18" w:rsidP="00123FBE">
            <w:r w:rsidRPr="005F7F18">
              <w:t>InterDigital Inc.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13AC2" w14:textId="77777777" w:rsidR="0049576F" w:rsidRDefault="0049576F" w:rsidP="00685ED7">
      <w:r>
        <w:separator/>
      </w:r>
    </w:p>
  </w:endnote>
  <w:endnote w:type="continuationSeparator" w:id="0">
    <w:p w14:paraId="60A73C13" w14:textId="77777777" w:rsidR="0049576F" w:rsidRDefault="0049576F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379C6" w14:textId="77777777" w:rsidR="0049576F" w:rsidRDefault="0049576F" w:rsidP="00685ED7">
      <w:r>
        <w:separator/>
      </w:r>
    </w:p>
  </w:footnote>
  <w:footnote w:type="continuationSeparator" w:id="0">
    <w:p w14:paraId="43DB45A2" w14:textId="77777777" w:rsidR="0049576F" w:rsidRDefault="0049576F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2273743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4887958">
    <w:abstractNumId w:val="12"/>
  </w:num>
  <w:num w:numId="3" w16cid:durableId="1511682675">
    <w:abstractNumId w:val="10"/>
  </w:num>
  <w:num w:numId="4" w16cid:durableId="472985030">
    <w:abstractNumId w:val="7"/>
  </w:num>
  <w:num w:numId="5" w16cid:durableId="187767372">
    <w:abstractNumId w:val="16"/>
  </w:num>
  <w:num w:numId="6" w16cid:durableId="1205630805">
    <w:abstractNumId w:val="13"/>
  </w:num>
  <w:num w:numId="7" w16cid:durableId="1546746831">
    <w:abstractNumId w:val="5"/>
  </w:num>
  <w:num w:numId="8" w16cid:durableId="1607152643">
    <w:abstractNumId w:val="2"/>
  </w:num>
  <w:num w:numId="9" w16cid:durableId="1596090451">
    <w:abstractNumId w:val="1"/>
  </w:num>
  <w:num w:numId="10" w16cid:durableId="770276096">
    <w:abstractNumId w:val="0"/>
  </w:num>
  <w:num w:numId="11" w16cid:durableId="1707440924">
    <w:abstractNumId w:val="9"/>
  </w:num>
  <w:num w:numId="12" w16cid:durableId="1187404116">
    <w:abstractNumId w:val="6"/>
  </w:num>
  <w:num w:numId="13" w16cid:durableId="188837778">
    <w:abstractNumId w:val="4"/>
  </w:num>
  <w:num w:numId="14" w16cid:durableId="1788618854">
    <w:abstractNumId w:val="15"/>
  </w:num>
  <w:num w:numId="15" w16cid:durableId="338586141">
    <w:abstractNumId w:val="8"/>
  </w:num>
  <w:num w:numId="16" w16cid:durableId="1474985809">
    <w:abstractNumId w:val="11"/>
  </w:num>
  <w:num w:numId="17" w16cid:durableId="14882099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E6E57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B002A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5CC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66F1A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29C9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06FC"/>
    <w:rsid w:val="003E474B"/>
    <w:rsid w:val="003E78F5"/>
    <w:rsid w:val="003F04C7"/>
    <w:rsid w:val="003F268E"/>
    <w:rsid w:val="003F7142"/>
    <w:rsid w:val="003F7626"/>
    <w:rsid w:val="003F7B3D"/>
    <w:rsid w:val="00411698"/>
    <w:rsid w:val="00412A2D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5C4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76F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1E0F"/>
    <w:rsid w:val="004E2CE2"/>
    <w:rsid w:val="004E313F"/>
    <w:rsid w:val="004E5172"/>
    <w:rsid w:val="004E6F8A"/>
    <w:rsid w:val="004E7716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00E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21AA"/>
    <w:rsid w:val="00586951"/>
    <w:rsid w:val="00590087"/>
    <w:rsid w:val="0059242F"/>
    <w:rsid w:val="005934BA"/>
    <w:rsid w:val="005A032D"/>
    <w:rsid w:val="005A2220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1C3"/>
    <w:rsid w:val="005F4AAD"/>
    <w:rsid w:val="005F7F18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00D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898"/>
    <w:rsid w:val="00671BBB"/>
    <w:rsid w:val="00682237"/>
    <w:rsid w:val="00685ED7"/>
    <w:rsid w:val="0069141E"/>
    <w:rsid w:val="0069255E"/>
    <w:rsid w:val="00696F24"/>
    <w:rsid w:val="006A070F"/>
    <w:rsid w:val="006A0EF8"/>
    <w:rsid w:val="006A45BA"/>
    <w:rsid w:val="006B0202"/>
    <w:rsid w:val="006B0AAE"/>
    <w:rsid w:val="006B1DDE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0D2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76BA3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970B6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818"/>
    <w:rsid w:val="008C6C21"/>
    <w:rsid w:val="008D4A9E"/>
    <w:rsid w:val="008D658B"/>
    <w:rsid w:val="00904A63"/>
    <w:rsid w:val="00907996"/>
    <w:rsid w:val="009220E1"/>
    <w:rsid w:val="00922FCB"/>
    <w:rsid w:val="00931BEA"/>
    <w:rsid w:val="00934002"/>
    <w:rsid w:val="00935CB0"/>
    <w:rsid w:val="009377C8"/>
    <w:rsid w:val="00937C6F"/>
    <w:rsid w:val="009428A9"/>
    <w:rsid w:val="009437A2"/>
    <w:rsid w:val="00944B28"/>
    <w:rsid w:val="0094566E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E785B"/>
    <w:rsid w:val="00AF0C13"/>
    <w:rsid w:val="00AF0F97"/>
    <w:rsid w:val="00AF26C3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4A1A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C7BED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2B15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29AA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068E3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1308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D7253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0F3F"/>
    <w:rsid w:val="00EF740A"/>
    <w:rsid w:val="00F0633F"/>
    <w:rsid w:val="00F0686B"/>
    <w:rsid w:val="00F06D7A"/>
    <w:rsid w:val="00F07A31"/>
    <w:rsid w:val="00F07C92"/>
    <w:rsid w:val="00F138AB"/>
    <w:rsid w:val="00F140D5"/>
    <w:rsid w:val="00F14B43"/>
    <w:rsid w:val="00F203C7"/>
    <w:rsid w:val="00F215E2"/>
    <w:rsid w:val="00F21E3F"/>
    <w:rsid w:val="00F32A8E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176D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E6BF8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275EF-0B3A-4272-8C0B-863A6D33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953</Words>
  <Characters>4728</Characters>
  <Application>Microsoft Office Word</Application>
  <DocSecurity>0</DocSecurity>
  <Lines>98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23.247_CR0129R2_(Rel-17)_5MBS</cp:lastModifiedBy>
  <cp:revision>2</cp:revision>
  <cp:lastPrinted>2022-01-08T05:57:00Z</cp:lastPrinted>
  <dcterms:created xsi:type="dcterms:W3CDTF">2023-03-02T15:40:00Z</dcterms:created>
  <dcterms:modified xsi:type="dcterms:W3CDTF">2023-03-02T15:40:00Z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